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ADDA8" w14:textId="454454D4" w:rsidR="0061372D" w:rsidRDefault="00933E3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</w:t>
      </w:r>
      <w:r>
        <w:rPr>
          <w:rFonts w:eastAsia="宋体" w:cs="Arial"/>
          <w:b/>
          <w:sz w:val="24"/>
          <w:lang w:val="en-US"/>
        </w:rPr>
        <w:t>3</w:t>
      </w:r>
      <w:r w:rsidR="00EF2121" w:rsidRPr="00EF2121">
        <w:rPr>
          <w:rFonts w:eastAsia="宋体" w:cs="Arial" w:hint="eastAsia"/>
          <w:b/>
          <w:sz w:val="24"/>
          <w:lang w:val="en-US" w:eastAsia="zh-CN"/>
        </w:rPr>
        <w:t>0242</w:t>
      </w:r>
    </w:p>
    <w:p w14:paraId="77764753" w14:textId="77777777" w:rsidR="0061372D" w:rsidRDefault="00933E3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0F9B3E6E" w14:textId="77777777" w:rsidR="0061372D" w:rsidRDefault="0061372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1B6BE6D" w14:textId="77777777" w:rsidR="0061372D" w:rsidRDefault="0061372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B44BD7" w14:textId="77777777" w:rsidR="0061372D" w:rsidRDefault="00933E38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21CE54B1" w14:textId="77777777" w:rsidR="0061372D" w:rsidRDefault="0061372D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</w:p>
    <w:p w14:paraId="0393DF20" w14:textId="67882061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CC0C9E">
        <w:rPr>
          <w:rFonts w:ascii="Arial" w:eastAsia="宋体" w:hAnsi="Arial" w:cs="Arial"/>
          <w:sz w:val="24"/>
          <w:lang w:val="en-US" w:eastAsia="zh-CN"/>
        </w:rPr>
        <w:t>MediaTek Beijing Inc.</w:t>
      </w:r>
    </w:p>
    <w:p w14:paraId="5AE3736A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CF8A77" w14:textId="2CB54870" w:rsidR="0061372D" w:rsidRDefault="00933E38">
      <w:pPr>
        <w:tabs>
          <w:tab w:val="left" w:pos="1985"/>
        </w:tabs>
        <w:spacing w:after="0"/>
        <w:ind w:left="1985" w:hanging="1985"/>
        <w:rPr>
          <w:rFonts w:ascii="Arial" w:eastAsia="宋体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宋体" w:hAnsi="Arial" w:cs="Arial"/>
          <w:sz w:val="24"/>
          <w:lang w:val="en-US" w:eastAsia="zh-CN"/>
        </w:rPr>
        <w:t xml:space="preserve">TP to add clause </w:t>
      </w:r>
      <w:r w:rsidR="00CC0C9E">
        <w:rPr>
          <w:rFonts w:ascii="Arial" w:eastAsia="宋体" w:hAnsi="Arial" w:cs="Arial"/>
          <w:sz w:val="24"/>
          <w:lang w:val="en-US" w:eastAsia="zh-CN"/>
        </w:rPr>
        <w:t>6.2B</w:t>
      </w:r>
      <w:r>
        <w:rPr>
          <w:rFonts w:ascii="Arial" w:eastAsia="宋体" w:hAnsi="Arial" w:cs="Arial"/>
          <w:sz w:val="24"/>
          <w:lang w:val="en-US" w:eastAsia="zh-CN"/>
        </w:rPr>
        <w:t xml:space="preserve"> to TS 36.521-4</w:t>
      </w:r>
    </w:p>
    <w:p w14:paraId="4EFFD2B8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43AE5E" w14:textId="77777777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0A85179B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EE7456A" w14:textId="59E20FCE" w:rsidR="0061372D" w:rsidRDefault="00933E3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C0C9E">
        <w:rPr>
          <w:rFonts w:ascii="Arial" w:hAnsi="Arial"/>
          <w:sz w:val="24"/>
          <w:lang w:val="en-US"/>
        </w:rPr>
        <w:t>Endorsement</w:t>
      </w:r>
    </w:p>
    <w:p w14:paraId="795EBE82" w14:textId="77777777" w:rsidR="0061372D" w:rsidRDefault="00933E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42BF7A9C" w14:textId="77777777" w:rsidR="0061372D" w:rsidRDefault="00933E38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宋体" w:hint="eastAsia"/>
          <w:lang w:eastAsia="zh-CN"/>
        </w:rPr>
        <w:t>9</w:t>
      </w:r>
      <w:r>
        <w:rPr>
          <w:rFonts w:eastAsia="宋体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</w:t>
      </w:r>
      <w:r>
        <w:t xml:space="preserve">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46CF9667" w14:textId="77777777" w:rsidR="0061372D" w:rsidRDefault="00933E38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 xml:space="preserve">2. Text </w:t>
      </w:r>
      <w:r>
        <w:t>Proposal</w:t>
      </w:r>
    </w:p>
    <w:p w14:paraId="24C9BE31" w14:textId="327CEE15" w:rsidR="0061372D" w:rsidRDefault="00933E38">
      <w:r>
        <w:t xml:space="preserve">TP to add clause </w:t>
      </w:r>
      <w:r w:rsidR="00CC0C9E">
        <w:t>6.2B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6A92304B" w14:textId="77777777" w:rsidR="0061372D" w:rsidRDefault="00933E3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553ACEE" w14:textId="6D7C542B" w:rsidR="0061372D" w:rsidRDefault="00933E38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CC0C9E">
        <w:t>6.2B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761DC75A" w14:textId="77777777" w:rsidR="0061372D" w:rsidRDefault="00933E3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4. </w:t>
      </w:r>
      <w:r>
        <w:rPr>
          <w:rFonts w:ascii="Arial" w:hAnsi="Arial"/>
          <w:sz w:val="36"/>
          <w:lang w:eastAsia="ja-JP"/>
        </w:rPr>
        <w:t>References</w:t>
      </w:r>
    </w:p>
    <w:p w14:paraId="6F75BDEE" w14:textId="77777777" w:rsidR="0061372D" w:rsidRDefault="00933E38">
      <w:pPr>
        <w:rPr>
          <w:lang w:eastAsia="zh-CN"/>
        </w:rPr>
      </w:pPr>
      <w:r>
        <w:t>[1] RP-</w:t>
      </w:r>
      <w:r>
        <w:rPr>
          <w:rFonts w:eastAsia="宋体"/>
          <w:lang w:val="en-US" w:eastAsia="zh-CN"/>
        </w:rPr>
        <w:t>223064</w:t>
      </w:r>
      <w:r>
        <w:t xml:space="preserve"> </w:t>
      </w:r>
      <w:r>
        <w:rPr>
          <w:rFonts w:eastAsia="宋体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-e, Electronic Meeting,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 xml:space="preserve"> 12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 xml:space="preserve"> - 16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2022</w:t>
      </w:r>
    </w:p>
    <w:p w14:paraId="13044594" w14:textId="77777777" w:rsidR="0061372D" w:rsidRDefault="0061372D">
      <w:pPr>
        <w:rPr>
          <w:lang w:eastAsia="zh-CN"/>
        </w:rPr>
      </w:pPr>
    </w:p>
    <w:sectPr w:rsidR="0061372D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3173A" w14:textId="77777777" w:rsidR="00933E38" w:rsidRDefault="00933E38">
      <w:pPr>
        <w:spacing w:after="0"/>
      </w:pPr>
      <w:r>
        <w:separator/>
      </w:r>
    </w:p>
  </w:endnote>
  <w:endnote w:type="continuationSeparator" w:id="0">
    <w:p w14:paraId="009FB871" w14:textId="77777777" w:rsidR="00933E38" w:rsidRDefault="00933E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8DB1A" w14:textId="77777777" w:rsidR="0061372D" w:rsidRDefault="00933E38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51EA68E2" w14:textId="77777777" w:rsidR="0061372D" w:rsidRDefault="0061372D">
    <w:pPr>
      <w:pStyle w:val="af1"/>
    </w:pPr>
  </w:p>
  <w:p w14:paraId="28C68A6F" w14:textId="77777777" w:rsidR="0061372D" w:rsidRDefault="006137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4D6CA" w14:textId="77777777" w:rsidR="0061372D" w:rsidRDefault="00933E38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4360DFB2" w14:textId="77777777" w:rsidR="0061372D" w:rsidRDefault="0061372D">
    <w:pPr>
      <w:pStyle w:val="af1"/>
      <w:ind w:right="360"/>
      <w:jc w:val="left"/>
    </w:pPr>
  </w:p>
  <w:p w14:paraId="7672811C" w14:textId="77777777" w:rsidR="0061372D" w:rsidRDefault="0061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E3D0A" w14:textId="77777777" w:rsidR="00933E38" w:rsidRDefault="00933E38">
      <w:pPr>
        <w:spacing w:after="0"/>
      </w:pPr>
      <w:r>
        <w:separator/>
      </w:r>
    </w:p>
  </w:footnote>
  <w:footnote w:type="continuationSeparator" w:id="0">
    <w:p w14:paraId="58337D68" w14:textId="77777777" w:rsidR="00933E38" w:rsidRDefault="00933E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372D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38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0C9E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21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81277"/>
  <w15:docId w15:val="{D7190B25-C4DC-490F-9F1C-F91B11AB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</TotalTime>
  <Pages>1</Pages>
  <Words>152</Words>
  <Characters>869</Characters>
  <Application>Microsoft Office Word</Application>
  <DocSecurity>0</DocSecurity>
  <Lines>7</Lines>
  <Paragraphs>2</Paragraphs>
  <ScaleCrop>false</ScaleCrop>
  <Company>MTK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Danbo Fu (傅丹波)</cp:lastModifiedBy>
  <cp:revision>5</cp:revision>
  <cp:lastPrinted>2016-01-28T03:05:00Z</cp:lastPrinted>
  <dcterms:created xsi:type="dcterms:W3CDTF">2022-12-04T08:41:00Z</dcterms:created>
  <dcterms:modified xsi:type="dcterms:W3CDTF">2023-02-14T09:29:00Z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2023-02-14T09:26:53Z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2df34e27-de04-4e2b-929f-f576eed7aeed</vt:lpwstr>
  </property>
  <property fmtid="{D5CDD505-2E9C-101B-9397-08002B2CF9AE}" pid="26" name="MSIP_Label_83bcef13-7cac-433f-ba1d-47a323951816_ContentBits">
    <vt:lpwstr>0</vt:lpwstr>
  </property>
</Properties>
</file>